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Hertsmere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Hertsmere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Hertsmere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Hertsmere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Hertsmere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Hertsmere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Hertsmere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Hertsmere is estimated to be </w:t>
      </w:r>
      <w:r w:rsidRPr="00773DF7">
        <w:rPr>
          <w:rFonts w:ascii="Libre Franklin Light" w:eastAsia="Times New Roman" w:hAnsi="Libre Franklin Light" w:cs="Calibri Light"/>
          <w:b/>
          <w:bCs/>
          <w:color w:val="C45911" w:themeColor="accent2" w:themeShade="BF"/>
        </w:rPr>
        <w:t xml:space="preserve">£1,748,424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Hertsmere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Hertsmere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Hertsmere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Hertsmere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rtsme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Hertsmere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rtsme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Hertsmere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Hertsmere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rtsme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Hertsmere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Hertsmere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Hertsmere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Hertsmere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Hertsmere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Hertsmere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£1,748,424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Hertsmere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£28,479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£588,961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£42,191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£11,866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£21,755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£1,055,172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£1,748,424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Hertsmere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Hertsmere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Hertsmere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Hertsmere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Hertsmere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Hertsmere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Hertsmere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Hertsmere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Hertsmere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Hertsmere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Hertsmere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Hertsmere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6C8371F-5F5C-4874-8EBB-588AEB62A8F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